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B585B" w14:textId="77777777" w:rsidR="008A24C6" w:rsidRDefault="008A24C6" w:rsidP="008A24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Otho GILBERT</w:t>
      </w:r>
      <w:r>
        <w:rPr>
          <w:rFonts w:cs="Times New Roman"/>
          <w:szCs w:val="24"/>
        </w:rPr>
        <w:t xml:space="preserve">      (d.ca.1439)</w:t>
      </w:r>
    </w:p>
    <w:p w14:paraId="55096A08" w14:textId="77777777" w:rsidR="008A24C6" w:rsidRDefault="008A24C6" w:rsidP="008A24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Marldon</w:t>
      </w:r>
      <w:proofErr w:type="spellEnd"/>
      <w:r>
        <w:rPr>
          <w:rFonts w:cs="Times New Roman"/>
          <w:szCs w:val="24"/>
        </w:rPr>
        <w:t>, Devon.</w:t>
      </w:r>
    </w:p>
    <w:p w14:paraId="65359FFA" w14:textId="77777777" w:rsidR="008A24C6" w:rsidRDefault="008A24C6" w:rsidP="008A24C6">
      <w:pPr>
        <w:pStyle w:val="NoSpacing"/>
        <w:rPr>
          <w:rFonts w:cs="Times New Roman"/>
          <w:szCs w:val="24"/>
        </w:rPr>
      </w:pPr>
    </w:p>
    <w:p w14:paraId="55472950" w14:textId="77777777" w:rsidR="008A24C6" w:rsidRDefault="008A24C6" w:rsidP="008A24C6">
      <w:pPr>
        <w:pStyle w:val="NoSpacing"/>
        <w:rPr>
          <w:rFonts w:cs="Times New Roman"/>
          <w:szCs w:val="24"/>
        </w:rPr>
      </w:pPr>
    </w:p>
    <w:p w14:paraId="2608C6B1" w14:textId="77777777" w:rsidR="008A24C6" w:rsidRDefault="008A24C6" w:rsidP="008A24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Probate of his Will.</w:t>
      </w:r>
    </w:p>
    <w:p w14:paraId="39BB4BF8" w14:textId="77777777" w:rsidR="008A24C6" w:rsidRDefault="008A24C6" w:rsidP="008A24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 Devon Wills Index, 1163-1999)</w:t>
      </w:r>
    </w:p>
    <w:p w14:paraId="615E3080" w14:textId="77777777" w:rsidR="008A24C6" w:rsidRDefault="008A24C6" w:rsidP="008A24C6">
      <w:pPr>
        <w:pStyle w:val="NoSpacing"/>
        <w:rPr>
          <w:rFonts w:cs="Times New Roman"/>
          <w:szCs w:val="24"/>
        </w:rPr>
      </w:pPr>
    </w:p>
    <w:p w14:paraId="75777C4F" w14:textId="77777777" w:rsidR="008A24C6" w:rsidRDefault="008A24C6" w:rsidP="008A24C6">
      <w:pPr>
        <w:pStyle w:val="NoSpacing"/>
        <w:rPr>
          <w:rFonts w:cs="Times New Roman"/>
          <w:szCs w:val="24"/>
        </w:rPr>
      </w:pPr>
    </w:p>
    <w:p w14:paraId="03E8CC6D" w14:textId="77777777" w:rsidR="008A24C6" w:rsidRDefault="008A24C6" w:rsidP="008A24C6">
      <w:pPr>
        <w:pStyle w:val="NoSpacing"/>
        <w:rPr>
          <w:rFonts w:cs="Times New Roman"/>
          <w:szCs w:val="24"/>
        </w:rPr>
      </w:pPr>
    </w:p>
    <w:p w14:paraId="14F73077" w14:textId="77777777" w:rsidR="008A24C6" w:rsidRDefault="008A24C6" w:rsidP="008A24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2025</w:t>
      </w:r>
    </w:p>
    <w:p w14:paraId="35AE3A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7A9C7" w14:textId="77777777" w:rsidR="008A24C6" w:rsidRDefault="008A24C6" w:rsidP="009139A6">
      <w:r>
        <w:separator/>
      </w:r>
    </w:p>
  </w:endnote>
  <w:endnote w:type="continuationSeparator" w:id="0">
    <w:p w14:paraId="0382AF74" w14:textId="77777777" w:rsidR="008A24C6" w:rsidRDefault="008A24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C5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4B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1B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A7130" w14:textId="77777777" w:rsidR="008A24C6" w:rsidRDefault="008A24C6" w:rsidP="009139A6">
      <w:r>
        <w:separator/>
      </w:r>
    </w:p>
  </w:footnote>
  <w:footnote w:type="continuationSeparator" w:id="0">
    <w:p w14:paraId="61B95B19" w14:textId="77777777" w:rsidR="008A24C6" w:rsidRDefault="008A24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AFF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C2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966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C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A24C6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C3B3A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D9742"/>
  <w15:chartTrackingRefBased/>
  <w15:docId w15:val="{A5A58E01-9802-4133-9BA1-2E8A0369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2025-04-17T19:53:00Z</dcterms:created>
  <dcterms:modified xsi:type="dcterms:W3CDTF">2025-04-17T19:54:00Z</dcterms:modified>
</cp:coreProperties>
</file>